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8F" w:rsidRDefault="00B7128F" w:rsidP="002F2D5E">
      <w:pPr>
        <w:spacing w:after="0"/>
      </w:pPr>
      <w:r>
        <w:rPr>
          <w:noProof/>
          <w:lang w:eastAsia="tr-TR"/>
        </w:rPr>
        <w:pict>
          <v:roundrect id="_x0000_s1026" style="position:absolute;margin-left:429pt;margin-top:81pt;width:128.55pt;height:155.15pt;z-index:251656192" arcsize="10923f" filled="f" stroked="f">
            <v:textbox style="mso-next-textbox:#_x0000_s1026">
              <w:txbxContent>
                <w:p w:rsidR="00B7128F" w:rsidRPr="002F2D5E" w:rsidRDefault="00B7128F" w:rsidP="001A5A38">
                  <w:pPr>
                    <w:rPr>
                      <w:b/>
                      <w:sz w:val="200"/>
                      <w:szCs w:val="200"/>
                    </w:rPr>
                  </w:pPr>
                  <w:r>
                    <w:rPr>
                      <w:b/>
                      <w:sz w:val="200"/>
                      <w:szCs w:val="200"/>
                    </w:rPr>
                    <w:t>16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286pt;margin-top:81pt;width:128.55pt;height:155.15pt;z-index:251655168" arcsize="10923f" filled="f" stroked="f">
            <v:textbox style="mso-next-textbox:#_x0000_s1027">
              <w:txbxContent>
                <w:p w:rsidR="00B7128F" w:rsidRPr="002F2D5E" w:rsidRDefault="00B7128F" w:rsidP="001A5A38">
                  <w:pPr>
                    <w:rPr>
                      <w:b/>
                      <w:sz w:val="200"/>
                      <w:szCs w:val="200"/>
                    </w:rPr>
                  </w:pPr>
                  <w:r>
                    <w:rPr>
                      <w:b/>
                      <w:sz w:val="200"/>
                      <w:szCs w:val="200"/>
                    </w:rPr>
                    <w:t>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154pt;margin-top:81pt;width:128.55pt;height:155.15pt;z-index:251654144" arcsize="10923f" filled="f" stroked="f">
            <v:textbox style="mso-next-textbox:#_x0000_s1028">
              <w:txbxContent>
                <w:p w:rsidR="00B7128F" w:rsidRPr="002F2D5E" w:rsidRDefault="00B7128F" w:rsidP="001A5A38">
                  <w:pPr>
                    <w:rPr>
                      <w:b/>
                      <w:sz w:val="200"/>
                      <w:szCs w:val="200"/>
                    </w:rPr>
                  </w:pPr>
                  <w:r>
                    <w:rPr>
                      <w:b/>
                      <w:sz w:val="200"/>
                      <w:szCs w:val="200"/>
                    </w:rPr>
                    <w:t xml:space="preserve"> 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16.5pt;margin-top:81pt;width:128.55pt;height:155.15pt;z-index:251653120" arcsize="10923f" filled="f" stroked="f">
            <v:textbox style="mso-next-textbox:#_x0000_s1029">
              <w:txbxContent>
                <w:p w:rsidR="00B7128F" w:rsidRPr="002F2D5E" w:rsidRDefault="00B7128F" w:rsidP="001A5A38">
                  <w:pPr>
                    <w:rPr>
                      <w:b/>
                      <w:sz w:val="200"/>
                      <w:szCs w:val="200"/>
                    </w:rPr>
                  </w:pPr>
                  <w:r>
                    <w:rPr>
                      <w:b/>
                      <w:sz w:val="200"/>
                      <w:szCs w:val="20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35pt;height:197.25pt;visibility:visible" o:bordertopcolor="black" o:borderleftcolor="black" o:borderbottomcolor="black" o:borderrightcolor="black">
            <v:imagedata r:id="rId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rPr>
          <w:noProof/>
          <w:lang w:eastAsia="tr-TR"/>
        </w:rPr>
        <w:pict>
          <v:shape id="_x0000_i1026" type="#_x0000_t75" style="width:135pt;height:197.25pt;visibility:visible" o:bordertopcolor="black" o:borderleftcolor="black" o:borderbottomcolor="black" o:borderrightcolor="black">
            <v:imagedata r:id="rId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rPr>
          <w:noProof/>
          <w:lang w:eastAsia="tr-TR"/>
        </w:rPr>
        <w:pict>
          <v:shape id="_x0000_i1027" type="#_x0000_t75" style="width:135pt;height:197.25pt;visibility:visible" o:bordertopcolor="black" o:borderleftcolor="black" o:borderbottomcolor="black" o:borderrightcolor="black">
            <v:imagedata r:id="rId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rPr>
          <w:noProof/>
          <w:lang w:eastAsia="tr-TR"/>
        </w:rPr>
        <w:pict>
          <v:shape id="_x0000_i1028" type="#_x0000_t75" style="width:135pt;height:197.25pt;visibility:visible" o:bordertopcolor="black" o:borderleftcolor="black" o:borderbottomcolor="black" o:borderrightcolor="black">
            <v:imagedata r:id="rId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B7128F" w:rsidRDefault="00B7128F" w:rsidP="002F2D5E">
      <w:pPr>
        <w:spacing w:after="0"/>
      </w:pPr>
    </w:p>
    <w:p w:rsidR="00B7128F" w:rsidRDefault="00B7128F" w:rsidP="002F2D5E">
      <w:pPr>
        <w:spacing w:after="0"/>
      </w:pPr>
    </w:p>
    <w:p w:rsidR="00B7128F" w:rsidRDefault="00B7128F" w:rsidP="002F2D5E">
      <w:pPr>
        <w:spacing w:after="0"/>
      </w:pPr>
      <w:r>
        <w:rPr>
          <w:noProof/>
          <w:lang w:eastAsia="tr-TR"/>
        </w:rPr>
        <w:pict>
          <v:roundrect id="_x0000_s1030" style="position:absolute;margin-left:418pt;margin-top:83.25pt;width:128.55pt;height:155.15pt;z-index:251660288" arcsize="10923f" filled="f" stroked="f">
            <v:textbox style="mso-next-textbox:#_x0000_s1030">
              <w:txbxContent>
                <w:p w:rsidR="00B7128F" w:rsidRPr="002F2D5E" w:rsidRDefault="00B7128F" w:rsidP="001A5A38">
                  <w:pPr>
                    <w:rPr>
                      <w:b/>
                      <w:sz w:val="200"/>
                      <w:szCs w:val="200"/>
                    </w:rPr>
                  </w:pPr>
                  <w:r>
                    <w:rPr>
                      <w:b/>
                      <w:sz w:val="200"/>
                      <w:szCs w:val="200"/>
                    </w:rPr>
                    <w:t>32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280.5pt;margin-top:83.25pt;width:128.55pt;height:155.15pt;z-index:251659264" arcsize="10923f" filled="f" stroked="f">
            <v:textbox style="mso-next-textbox:#_x0000_s1031">
              <w:txbxContent>
                <w:p w:rsidR="00B7128F" w:rsidRPr="002F2D5E" w:rsidRDefault="00B7128F" w:rsidP="001A5A38">
                  <w:pPr>
                    <w:rPr>
                      <w:b/>
                      <w:sz w:val="200"/>
                      <w:szCs w:val="200"/>
                    </w:rPr>
                  </w:pPr>
                  <w:r>
                    <w:rPr>
                      <w:b/>
                      <w:sz w:val="200"/>
                      <w:szCs w:val="200"/>
                    </w:rPr>
                    <w:t>28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143pt;margin-top:83.25pt;width:128.55pt;height:155.15pt;z-index:251658240" arcsize="10923f" filled="f" stroked="f">
            <v:textbox style="mso-next-textbox:#_x0000_s1032">
              <w:txbxContent>
                <w:p w:rsidR="00B7128F" w:rsidRPr="002F2D5E" w:rsidRDefault="00B7128F" w:rsidP="001A5A38">
                  <w:pPr>
                    <w:rPr>
                      <w:b/>
                      <w:sz w:val="200"/>
                      <w:szCs w:val="200"/>
                    </w:rPr>
                  </w:pPr>
                  <w:r>
                    <w:rPr>
                      <w:b/>
                      <w:sz w:val="200"/>
                      <w:szCs w:val="200"/>
                    </w:rPr>
                    <w:t>24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5.5pt;margin-top:74.25pt;width:128.55pt;height:155.15pt;z-index:251657216" arcsize="10923f" filled="f" stroked="f">
            <v:textbox style="mso-next-textbox:#_x0000_s1033">
              <w:txbxContent>
                <w:p w:rsidR="00B7128F" w:rsidRPr="002F2D5E" w:rsidRDefault="00B7128F" w:rsidP="001A5A38">
                  <w:pPr>
                    <w:rPr>
                      <w:b/>
                      <w:sz w:val="200"/>
                      <w:szCs w:val="200"/>
                    </w:rPr>
                  </w:pPr>
                  <w:r>
                    <w:rPr>
                      <w:b/>
                      <w:sz w:val="200"/>
                      <w:szCs w:val="200"/>
                    </w:rPr>
                    <w:t>20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i1029" type="#_x0000_t75" style="width:135pt;height:197.25pt;visibility:visible" o:bordertopcolor="black" o:borderleftcolor="black" o:borderbottomcolor="black" o:borderrightcolor="black">
            <v:imagedata r:id="rId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rPr>
          <w:noProof/>
          <w:lang w:eastAsia="tr-TR"/>
        </w:rPr>
        <w:pict>
          <v:shape id="_x0000_i1030" type="#_x0000_t75" style="width:135pt;height:197.25pt;visibility:visible" o:bordertopcolor="black" o:borderleftcolor="black" o:borderbottomcolor="black" o:borderrightcolor="black">
            <v:imagedata r:id="rId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rPr>
          <w:noProof/>
          <w:lang w:eastAsia="tr-TR"/>
        </w:rPr>
        <w:pict>
          <v:shape id="_x0000_i1031" type="#_x0000_t75" style="width:135pt;height:197.25pt;visibility:visible" o:bordertopcolor="black" o:borderleftcolor="black" o:borderbottomcolor="black" o:borderrightcolor="black">
            <v:imagedata r:id="rId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rPr>
          <w:noProof/>
          <w:lang w:eastAsia="tr-TR"/>
        </w:rPr>
        <w:pict>
          <v:shape id="_x0000_i1032" type="#_x0000_t75" style="width:135pt;height:197.25pt;visibility:visible" o:bordertopcolor="black" o:borderleftcolor="black" o:borderbottomcolor="black" o:borderrightcolor="black">
            <v:imagedata r:id="rId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B7128F" w:rsidRPr="001A5A38" w:rsidRDefault="00B7128F" w:rsidP="001A5A38"/>
    <w:p w:rsidR="00B7128F" w:rsidRDefault="00B7128F" w:rsidP="001A5A38"/>
    <w:p w:rsidR="00B7128F" w:rsidRPr="001A5A38" w:rsidRDefault="00B7128F" w:rsidP="001A5A38">
      <w:pPr>
        <w:tabs>
          <w:tab w:val="left" w:pos="1560"/>
        </w:tabs>
      </w:pPr>
      <w:r>
        <w:rPr>
          <w:noProof/>
          <w:lang w:eastAsia="tr-TR"/>
        </w:rPr>
        <w:pict>
          <v:roundrect id="_x0000_s1034" style="position:absolute;margin-left:291.5pt;margin-top:74.55pt;width:128.55pt;height:155.15pt;z-index:251662336" arcsize="10923f" filled="f" stroked="f">
            <v:textbox style="mso-next-textbox:#_x0000_s1034">
              <w:txbxContent>
                <w:p w:rsidR="00B7128F" w:rsidRPr="002F2D5E" w:rsidRDefault="00B7128F" w:rsidP="001A5A38">
                  <w:pPr>
                    <w:rPr>
                      <w:b/>
                      <w:sz w:val="200"/>
                      <w:szCs w:val="200"/>
                    </w:rPr>
                  </w:pPr>
                  <w:r>
                    <w:rPr>
                      <w:b/>
                      <w:sz w:val="200"/>
                      <w:szCs w:val="200"/>
                    </w:rPr>
                    <w:t>40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159.5pt;margin-top:83.55pt;width:128.55pt;height:155.15pt;z-index:251661312" arcsize="10923f" filled="f" stroked="f">
            <v:textbox style="mso-next-textbox:#_x0000_s1035">
              <w:txbxContent>
                <w:p w:rsidR="00B7128F" w:rsidRPr="002F2D5E" w:rsidRDefault="00B7128F" w:rsidP="001A5A38">
                  <w:pPr>
                    <w:rPr>
                      <w:b/>
                      <w:sz w:val="200"/>
                      <w:szCs w:val="200"/>
                    </w:rPr>
                  </w:pPr>
                  <w:r>
                    <w:rPr>
                      <w:b/>
                      <w:sz w:val="200"/>
                      <w:szCs w:val="200"/>
                    </w:rPr>
                    <w:t>36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pict>
          <v:shape id="_x0000_i1033" type="#_x0000_t75" style="width:135pt;height:197.25pt;visibility:visible" o:bordertopcolor="black" o:borderleftcolor="black" o:borderbottomcolor="black" o:borderrightcolor="black">
            <v:imagedata r:id="rId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>
        <w:rPr>
          <w:noProof/>
          <w:lang w:eastAsia="tr-TR"/>
        </w:rPr>
        <w:pict>
          <v:shape id="_x0000_i1034" type="#_x0000_t75" style="width:135pt;height:197.25pt;visibility:visible" o:bordertopcolor="black" o:borderleftcolor="black" o:borderbottomcolor="black" o:borderrightcolor="black">
            <v:imagedata r:id="rId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sectPr w:rsidR="00B7128F" w:rsidRPr="001A5A38" w:rsidSect="00AE0B3F">
      <w:pgSz w:w="11906" w:h="16838"/>
      <w:pgMar w:top="1258" w:right="356" w:bottom="720" w:left="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2D5E"/>
    <w:rsid w:val="00032EBB"/>
    <w:rsid w:val="001A5A38"/>
    <w:rsid w:val="002F2D5E"/>
    <w:rsid w:val="00544FDC"/>
    <w:rsid w:val="005D15B4"/>
    <w:rsid w:val="0067714A"/>
    <w:rsid w:val="008D2E11"/>
    <w:rsid w:val="008E05DF"/>
    <w:rsid w:val="00A17561"/>
    <w:rsid w:val="00A33CDA"/>
    <w:rsid w:val="00A711BA"/>
    <w:rsid w:val="00A84727"/>
    <w:rsid w:val="00AE0B3F"/>
    <w:rsid w:val="00B7128F"/>
    <w:rsid w:val="00BB2752"/>
    <w:rsid w:val="00C5275E"/>
    <w:rsid w:val="00CB773F"/>
    <w:rsid w:val="00DB01B1"/>
    <w:rsid w:val="00EA420A"/>
    <w:rsid w:val="00F46E6A"/>
    <w:rsid w:val="00FA5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EB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F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2D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4</Words>
  <Characters>26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Hüseyin Suat ZENGİN</dc:creator>
  <cp:keywords/>
  <dc:description/>
  <cp:lastModifiedBy>MyPC</cp:lastModifiedBy>
  <cp:revision>3</cp:revision>
  <dcterms:created xsi:type="dcterms:W3CDTF">2012-10-18T18:06:00Z</dcterms:created>
  <dcterms:modified xsi:type="dcterms:W3CDTF">2012-10-18T18:50:00Z</dcterms:modified>
</cp:coreProperties>
</file>